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10" w:rsidRPr="008E62DB" w:rsidRDefault="00437C10" w:rsidP="00A6714F">
      <w:pPr>
        <w:pStyle w:val="Heading1"/>
        <w:ind w:left="3400" w:right="3431" w:firstLine="300"/>
        <w:rPr>
          <w:rFonts w:ascii="Liberation Serif" w:hAnsi="Liberation Serif"/>
          <w:b w:val="0"/>
          <w:bCs/>
          <w:iCs w:val="0"/>
        </w:rPr>
      </w:pPr>
      <w:r w:rsidRPr="005B37CD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4.5pt;height:50.25pt;visibility:visible">
            <v:imagedata r:id="rId7" o:title=""/>
          </v:shape>
        </w:pict>
      </w:r>
    </w:p>
    <w:p w:rsidR="00437C10" w:rsidRPr="008E62DB" w:rsidRDefault="00437C10" w:rsidP="00A6714F">
      <w:pPr>
        <w:pStyle w:val="Heading1"/>
        <w:ind w:left="5387" w:right="938"/>
        <w:rPr>
          <w:rFonts w:ascii="Liberation Serif" w:hAnsi="Liberation Serif"/>
          <w:bCs/>
          <w:iCs w:val="0"/>
        </w:rPr>
      </w:pPr>
    </w:p>
    <w:p w:rsidR="00437C10" w:rsidRPr="008E62DB" w:rsidRDefault="00437C10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437C10" w:rsidRPr="008E62DB" w:rsidRDefault="00437C10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437C10" w:rsidRPr="008E62DB" w:rsidRDefault="00437C10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8E62DB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437C10" w:rsidRPr="008E62DB" w:rsidRDefault="00437C10" w:rsidP="00A3372D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6" style="position:absolute;z-index:251658240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8E62DB">
        <w:rPr>
          <w:rFonts w:ascii="Liberation Serif" w:hAnsi="Liberation Serif"/>
          <w:sz w:val="28"/>
          <w:szCs w:val="28"/>
        </w:rPr>
        <w:t>от ____________ № ____</w:t>
      </w:r>
    </w:p>
    <w:p w:rsidR="00437C10" w:rsidRDefault="00437C10" w:rsidP="00A3372D">
      <w:pPr>
        <w:rPr>
          <w:rFonts w:ascii="Liberation Serif" w:hAnsi="Liberation Serif"/>
          <w:sz w:val="28"/>
          <w:szCs w:val="28"/>
        </w:rPr>
      </w:pPr>
    </w:p>
    <w:p w:rsidR="00437C10" w:rsidRPr="008E62DB" w:rsidRDefault="00437C10" w:rsidP="00A3372D">
      <w:pPr>
        <w:rPr>
          <w:rFonts w:ascii="Liberation Serif" w:hAnsi="Liberation Serif"/>
          <w:sz w:val="28"/>
          <w:szCs w:val="28"/>
        </w:rPr>
      </w:pPr>
    </w:p>
    <w:p w:rsidR="00437C10" w:rsidRDefault="00437C1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437C10" w:rsidRDefault="00437C1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437C10" w:rsidRPr="006E4030" w:rsidRDefault="00437C10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437C10" w:rsidRPr="0058573E" w:rsidRDefault="00437C10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8573E"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                   Каменска-Уральского  от  01.08.2014  № 318,  от  18.03.2015  №  404,                  от  30.03.2016  № 539,  от  18.10.2017  № 257,  от  27.12.2017  № 291,                   от  25.07.2018  № 378,  от 18.09.2019  №  554,  решений  Думы  Каменск-Уральского городского  округа  от  24.02.2021  № 804,  от  24.11.2021  № 32,          от  29.03.2023  №  204,  от  21.02.2024  № 320,  от  16.10.2024  №  408,                 от  19.02.2025  № 449),  </w:t>
      </w:r>
      <w:r w:rsidRPr="0058573E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437C10" w:rsidRPr="002D6C51" w:rsidRDefault="00437C10" w:rsidP="00F747CB">
      <w:pPr>
        <w:pStyle w:val="BodyTextIndent"/>
        <w:ind w:firstLine="0"/>
        <w:rPr>
          <w:rFonts w:ascii="Liberation Serif" w:hAnsi="Liberation Serif"/>
          <w:b/>
          <w:sz w:val="28"/>
          <w:szCs w:val="28"/>
        </w:rPr>
      </w:pPr>
      <w:r w:rsidRPr="002D6C51">
        <w:rPr>
          <w:rFonts w:ascii="Liberation Serif" w:hAnsi="Liberation Serif"/>
          <w:b/>
          <w:sz w:val="28"/>
          <w:szCs w:val="28"/>
        </w:rPr>
        <w:t>РЕШИЛА:</w:t>
      </w:r>
    </w:p>
    <w:p w:rsidR="00437C10" w:rsidRPr="002D6C51" w:rsidRDefault="00437C10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2D6C51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  17.12.2025  № 581 «</w:t>
      </w:r>
      <w:r w:rsidRPr="002D6C51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2026 год и плановый период 2027 и 2028 годов</w:t>
      </w:r>
      <w:r w:rsidRPr="002D6C51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437C10" w:rsidRPr="00777872" w:rsidRDefault="00437C10" w:rsidP="009721AF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1) под</w:t>
      </w:r>
      <w:r w:rsidRPr="00777872">
        <w:rPr>
          <w:rFonts w:ascii="Liberation Serif" w:hAnsi="Liberation Serif" w:cs="Liberation Serif"/>
          <w:color w:val="000000"/>
          <w:sz w:val="28"/>
          <w:szCs w:val="28"/>
        </w:rPr>
        <w:t>пункт 1 пункта 1 Решения изложить в следующей редакции:</w:t>
      </w:r>
    </w:p>
    <w:p w:rsidR="00437C10" w:rsidRPr="001B25BD" w:rsidRDefault="00437C10" w:rsidP="00777872">
      <w:pPr>
        <w:tabs>
          <w:tab w:val="left" w:pos="-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77872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1B25BD">
        <w:rPr>
          <w:rFonts w:ascii="Liberation Serif" w:hAnsi="Liberation Serif"/>
          <w:sz w:val="28"/>
          <w:szCs w:val="28"/>
        </w:rPr>
        <w:t>1)  10 808 872,1 тысяч рублей на 2026 год;»;</w:t>
      </w:r>
    </w:p>
    <w:p w:rsidR="00437C10" w:rsidRPr="001B25BD" w:rsidRDefault="00437C10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25BD">
        <w:rPr>
          <w:rFonts w:ascii="Liberation Serif" w:hAnsi="Liberation Serif"/>
          <w:sz w:val="28"/>
          <w:szCs w:val="28"/>
        </w:rPr>
        <w:t>2) под</w:t>
      </w:r>
      <w:r w:rsidRPr="001B25BD">
        <w:rPr>
          <w:rFonts w:ascii="Liberation Serif" w:hAnsi="Liberation Serif" w:cs="Liberation Serif"/>
          <w:sz w:val="28"/>
          <w:szCs w:val="28"/>
        </w:rPr>
        <w:t xml:space="preserve">пункт 1, 2 пункта 2 Решения изложить в следующей редакции: </w:t>
      </w:r>
    </w:p>
    <w:p w:rsidR="00437C10" w:rsidRDefault="00437C10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«1) </w:t>
      </w:r>
      <w:r>
        <w:rPr>
          <w:rFonts w:ascii="Liberation Serif" w:hAnsi="Liberation Serif"/>
          <w:sz w:val="28"/>
          <w:szCs w:val="28"/>
          <w:lang w:eastAsia="ru-RU"/>
        </w:rPr>
        <w:t>11 036 381,8</w:t>
      </w:r>
      <w:r w:rsidRPr="001B25BD">
        <w:rPr>
          <w:rFonts w:ascii="Liberation Serif" w:hAnsi="Liberation Serif"/>
          <w:sz w:val="28"/>
          <w:szCs w:val="28"/>
          <w:lang w:eastAsia="ru-RU"/>
        </w:rPr>
        <w:t xml:space="preserve"> </w:t>
      </w:r>
      <w:r w:rsidRPr="002D6C51">
        <w:rPr>
          <w:rFonts w:ascii="Liberation Serif" w:hAnsi="Liberation Serif"/>
          <w:sz w:val="28"/>
          <w:szCs w:val="28"/>
          <w:lang w:eastAsia="ru-RU"/>
        </w:rPr>
        <w:t>тысяч рублей</w:t>
      </w:r>
      <w:r w:rsidRPr="0058573E">
        <w:rPr>
          <w:rFonts w:ascii="Liberation Serif" w:hAnsi="Liberation Serif"/>
          <w:sz w:val="28"/>
          <w:szCs w:val="28"/>
        </w:rPr>
        <w:t xml:space="preserve"> на 202</w:t>
      </w:r>
      <w:r w:rsidRPr="001B25BD">
        <w:rPr>
          <w:rFonts w:ascii="Liberation Serif" w:hAnsi="Liberation Serif"/>
          <w:sz w:val="28"/>
          <w:szCs w:val="28"/>
        </w:rPr>
        <w:t>6</w:t>
      </w:r>
      <w:r w:rsidRPr="0058573E">
        <w:rPr>
          <w:rFonts w:ascii="Liberation Serif" w:hAnsi="Liberation Serif"/>
          <w:sz w:val="28"/>
          <w:szCs w:val="28"/>
        </w:rPr>
        <w:t xml:space="preserve"> год;</w:t>
      </w:r>
    </w:p>
    <w:p w:rsidR="00437C10" w:rsidRPr="0058573E" w:rsidRDefault="00437C10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2)</w:t>
      </w:r>
      <w:r w:rsidRPr="002D6C51">
        <w:rPr>
          <w:rFonts w:ascii="Liberation Serif" w:hAnsi="Liberation Serif"/>
          <w:sz w:val="28"/>
          <w:szCs w:val="28"/>
        </w:rPr>
        <w:t xml:space="preserve"> 9 649 435,3  тысяч</w:t>
      </w:r>
      <w:r w:rsidRPr="0058573E">
        <w:rPr>
          <w:rFonts w:ascii="Liberation Serif" w:hAnsi="Liberation Serif"/>
          <w:sz w:val="28"/>
          <w:szCs w:val="28"/>
        </w:rPr>
        <w:t xml:space="preserve"> рублей, в том числе общий объем условно утвержденных расходов - 120 000,0 тысяч рублей, на 2027 год</w:t>
      </w:r>
      <w:r>
        <w:rPr>
          <w:rFonts w:ascii="Liberation Serif" w:hAnsi="Liberation Serif"/>
          <w:sz w:val="28"/>
          <w:szCs w:val="28"/>
        </w:rPr>
        <w:t>.»</w:t>
      </w:r>
      <w:r w:rsidRPr="0058573E">
        <w:rPr>
          <w:rFonts w:ascii="Liberation Serif" w:hAnsi="Liberation Serif"/>
          <w:sz w:val="28"/>
          <w:szCs w:val="28"/>
        </w:rPr>
        <w:t>;</w:t>
      </w:r>
    </w:p>
    <w:p w:rsidR="00437C10" w:rsidRPr="00777872" w:rsidRDefault="00437C10" w:rsidP="003A7044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3) подпункт 1,2 пункта 3</w:t>
      </w:r>
      <w:r w:rsidRPr="00777872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437C10" w:rsidRPr="00777872" w:rsidRDefault="00437C10" w:rsidP="00890FE9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>«1) 227 509,7 тысяч рублей на 2026 год;</w:t>
      </w:r>
    </w:p>
    <w:p w:rsidR="00437C10" w:rsidRPr="00777872" w:rsidRDefault="00437C10" w:rsidP="00890FE9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77872">
        <w:rPr>
          <w:rFonts w:ascii="Liberation Serif" w:hAnsi="Liberation Serif"/>
          <w:color w:val="000000"/>
          <w:sz w:val="28"/>
          <w:szCs w:val="28"/>
        </w:rPr>
        <w:t xml:space="preserve">2) 41 420,9 тысяч рублей на 2027 год.»; </w:t>
      </w:r>
    </w:p>
    <w:p w:rsidR="00437C10" w:rsidRPr="00BB1CBA" w:rsidRDefault="00437C10" w:rsidP="00F46FCC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 xml:space="preserve">    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    4) подпункт 1 пункта 10 Решения изложить в следующей редакции:</w:t>
      </w:r>
    </w:p>
    <w:p w:rsidR="00437C10" w:rsidRDefault="00437C10" w:rsidP="00050554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B1CBA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BB1CBA">
        <w:rPr>
          <w:rFonts w:ascii="Liberation Serif" w:hAnsi="Liberation Serif"/>
          <w:color w:val="000000"/>
          <w:sz w:val="28"/>
          <w:szCs w:val="28"/>
        </w:rPr>
        <w:t>1) 803 004,0 тысяч рублей на 2026 год;</w:t>
      </w:r>
      <w:r w:rsidRPr="00BB1CBA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437C10" w:rsidRPr="00BB1CBA" w:rsidRDefault="00437C10" w:rsidP="00BB1CBA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5)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подпункт 1 пункта 1</w:t>
      </w:r>
      <w:r>
        <w:rPr>
          <w:rFonts w:ascii="Liberation Serif" w:hAnsi="Liberation Serif"/>
          <w:color w:val="000000"/>
          <w:sz w:val="28"/>
          <w:szCs w:val="28"/>
        </w:rPr>
        <w:t>1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437C10" w:rsidRDefault="00437C10" w:rsidP="00BB1CBA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B1CBA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1) </w:t>
      </w:r>
      <w:r>
        <w:rPr>
          <w:rFonts w:ascii="Liberation Serif" w:hAnsi="Liberation Serif"/>
          <w:color w:val="000000"/>
          <w:sz w:val="28"/>
          <w:szCs w:val="28"/>
        </w:rPr>
        <w:t>4 803 412,5</w:t>
      </w:r>
      <w:r w:rsidRPr="00BB1CBA">
        <w:rPr>
          <w:rFonts w:ascii="Liberation Serif" w:hAnsi="Liberation Serif"/>
          <w:color w:val="000000"/>
          <w:sz w:val="28"/>
          <w:szCs w:val="28"/>
        </w:rPr>
        <w:t xml:space="preserve"> тысяч рублей на 2026 год;</w:t>
      </w:r>
      <w:r w:rsidRPr="00BB1CBA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437C10" w:rsidRPr="00510061" w:rsidRDefault="00437C10" w:rsidP="00050554">
      <w:pPr>
        <w:pStyle w:val="BodyText"/>
        <w:tabs>
          <w:tab w:val="left" w:pos="709"/>
        </w:tabs>
        <w:spacing w:after="0"/>
        <w:ind w:left="-100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 xml:space="preserve">            6) подпункт 1 пункта 12 Решения изложить в следующей редакции: </w:t>
      </w:r>
    </w:p>
    <w:p w:rsidR="00437C10" w:rsidRPr="00510061" w:rsidRDefault="00437C10" w:rsidP="00510061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>«1) 598 154,4 тысяч рублей на 2026 год;»;</w:t>
      </w:r>
    </w:p>
    <w:p w:rsidR="00437C10" w:rsidRPr="0058573E" w:rsidRDefault="00437C10" w:rsidP="00923222">
      <w:pPr>
        <w:tabs>
          <w:tab w:val="left" w:pos="500"/>
          <w:tab w:val="left" w:pos="851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1B25BD">
        <w:rPr>
          <w:rFonts w:ascii="Liberation Serif" w:hAnsi="Liberation Serif"/>
          <w:sz w:val="28"/>
          <w:szCs w:val="28"/>
        </w:rPr>
        <w:t>7) подпункт</w:t>
      </w:r>
      <w:r w:rsidRPr="0058573E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437C10" w:rsidRPr="0058573E" w:rsidRDefault="00437C1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58573E">
        <w:rPr>
          <w:rFonts w:ascii="Liberation Serif" w:hAnsi="Liberation Serif"/>
          <w:spacing w:val="-2"/>
          <w:sz w:val="28"/>
          <w:szCs w:val="28"/>
        </w:rPr>
        <w:t>«</w:t>
      </w:r>
      <w:r w:rsidRPr="0058573E">
        <w:rPr>
          <w:rFonts w:ascii="Liberation Serif" w:hAnsi="Liberation Serif" w:cs="Liberation Serif"/>
          <w:sz w:val="28"/>
          <w:szCs w:val="28"/>
        </w:rPr>
        <w:t>1) 2 976,0 тысяч рублей на 2026 год;»;</w:t>
      </w:r>
    </w:p>
    <w:p w:rsidR="00437C10" w:rsidRPr="00AC16A4" w:rsidRDefault="00437C10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Pr="00AC16A4">
        <w:rPr>
          <w:rFonts w:ascii="Liberation Serif" w:hAnsi="Liberation Serif"/>
          <w:sz w:val="28"/>
          <w:szCs w:val="28"/>
        </w:rPr>
        <w:t>) пункт 15 Решения изложить в следующей редакции:</w:t>
      </w:r>
    </w:p>
    <w:p w:rsidR="00437C10" w:rsidRPr="00AC16A4" w:rsidRDefault="00437C10" w:rsidP="002E2B50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C16A4">
        <w:rPr>
          <w:rFonts w:ascii="Liberation Serif" w:hAnsi="Liberation Serif"/>
          <w:spacing w:val="-2"/>
          <w:sz w:val="28"/>
          <w:szCs w:val="28"/>
        </w:rPr>
        <w:t>«</w:t>
      </w:r>
      <w:r w:rsidRPr="00AC16A4">
        <w:rPr>
          <w:rFonts w:ascii="Liberation Serif" w:hAnsi="Liberation Serif" w:cs="Liberation Serif"/>
          <w:sz w:val="28"/>
          <w:szCs w:val="28"/>
        </w:rPr>
        <w:t>1) 6</w:t>
      </w:r>
      <w:r w:rsidRPr="00C91B74">
        <w:rPr>
          <w:rFonts w:ascii="Liberation Serif" w:hAnsi="Liberation Serif" w:cs="Liberation Serif"/>
          <w:sz w:val="28"/>
          <w:szCs w:val="28"/>
        </w:rPr>
        <w:t>94</w:t>
      </w:r>
      <w:r w:rsidRPr="00AC16A4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AC16A4">
        <w:rPr>
          <w:rFonts w:ascii="Liberation Serif" w:hAnsi="Liberation Serif" w:cs="Liberation Serif"/>
          <w:sz w:val="28"/>
          <w:szCs w:val="28"/>
        </w:rPr>
        <w:t>2</w:t>
      </w:r>
      <w:r w:rsidRPr="00C91B74">
        <w:rPr>
          <w:rFonts w:ascii="Liberation Serif" w:hAnsi="Liberation Serif" w:cs="Liberation Serif"/>
          <w:sz w:val="28"/>
          <w:szCs w:val="28"/>
        </w:rPr>
        <w:t>95</w:t>
      </w:r>
      <w:r w:rsidRPr="00AC16A4">
        <w:rPr>
          <w:rFonts w:ascii="Liberation Serif" w:hAnsi="Liberation Serif" w:cs="Liberation Serif"/>
          <w:sz w:val="28"/>
          <w:szCs w:val="28"/>
        </w:rPr>
        <w:t>,8 тысяч рублей на 2026 год</w:t>
      </w:r>
      <w:r w:rsidRPr="00AC16A4">
        <w:rPr>
          <w:rFonts w:ascii="Liberation Serif" w:hAnsi="Liberation Serif"/>
          <w:sz w:val="28"/>
          <w:szCs w:val="28"/>
        </w:rPr>
        <w:t>;</w:t>
      </w:r>
      <w:r w:rsidRPr="00AC16A4">
        <w:rPr>
          <w:rFonts w:ascii="Liberation Serif" w:hAnsi="Liberation Serif" w:cs="Liberation Serif"/>
          <w:sz w:val="28"/>
          <w:szCs w:val="28"/>
        </w:rPr>
        <w:t>»;</w:t>
      </w:r>
    </w:p>
    <w:p w:rsidR="00437C10" w:rsidRPr="00510061" w:rsidRDefault="00437C10" w:rsidP="00923222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 w:cs="Liberation Serif"/>
          <w:color w:val="000000"/>
          <w:sz w:val="28"/>
          <w:szCs w:val="28"/>
        </w:rPr>
        <w:t xml:space="preserve">9) </w:t>
      </w:r>
      <w:r w:rsidRPr="00510061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437C10" w:rsidRPr="00732033" w:rsidRDefault="00437C10" w:rsidP="00923222">
      <w:pPr>
        <w:pStyle w:val="BodyTextIndent"/>
        <w:tabs>
          <w:tab w:val="left" w:pos="709"/>
        </w:tabs>
        <w:rPr>
          <w:rFonts w:ascii="Liberation Serif" w:hAnsi="Liberation Serif"/>
          <w:color w:val="FF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 xml:space="preserve"> 10)</w:t>
      </w:r>
      <w:r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3 к Решению «</w:t>
      </w:r>
      <w:r w:rsidRPr="0058573E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437C10" w:rsidRPr="00732033" w:rsidRDefault="00437C10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10061">
        <w:rPr>
          <w:rFonts w:ascii="Liberation Serif" w:hAnsi="Liberation Serif"/>
          <w:color w:val="000000"/>
          <w:sz w:val="28"/>
          <w:szCs w:val="28"/>
        </w:rPr>
        <w:t>11)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4 к Решению «</w:t>
      </w:r>
      <w:r w:rsidRPr="0058573E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        </w:t>
      </w:r>
    </w:p>
    <w:p w:rsidR="00437C10" w:rsidRPr="0058573E" w:rsidRDefault="00437C10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 xml:space="preserve"> 12)</w:t>
      </w:r>
      <w:r w:rsidRPr="00732033">
        <w:rPr>
          <w:rFonts w:ascii="Liberation Serif" w:hAnsi="Liberation Serif"/>
          <w:color w:val="FF0000"/>
          <w:sz w:val="28"/>
          <w:szCs w:val="28"/>
        </w:rPr>
        <w:t xml:space="preserve"> </w:t>
      </w:r>
      <w:r w:rsidRPr="0058573E">
        <w:rPr>
          <w:rFonts w:ascii="Liberation Serif" w:hAnsi="Liberation Serif"/>
          <w:sz w:val="28"/>
          <w:szCs w:val="28"/>
        </w:rPr>
        <w:t>Приложение 5 к Решению «</w:t>
      </w:r>
      <w:r w:rsidRPr="0058573E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2026 году и плановом периоде 2027 и 2028 годов</w:t>
      </w:r>
      <w:r w:rsidRPr="0058573E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437C10" w:rsidRPr="00510061" w:rsidRDefault="00437C10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10061">
        <w:rPr>
          <w:rFonts w:ascii="Liberation Serif" w:hAnsi="Liberation Serif"/>
          <w:color w:val="000000"/>
          <w:sz w:val="28"/>
          <w:szCs w:val="28"/>
        </w:rPr>
        <w:t xml:space="preserve"> 1</w:t>
      </w:r>
      <w:r>
        <w:rPr>
          <w:rFonts w:ascii="Liberation Serif" w:hAnsi="Liberation Serif"/>
          <w:color w:val="000000"/>
          <w:sz w:val="28"/>
          <w:szCs w:val="28"/>
        </w:rPr>
        <w:t>3</w:t>
      </w:r>
      <w:r w:rsidRPr="00510061">
        <w:rPr>
          <w:rFonts w:ascii="Liberation Serif" w:hAnsi="Liberation Serif"/>
          <w:color w:val="000000"/>
          <w:sz w:val="28"/>
          <w:szCs w:val="28"/>
        </w:rPr>
        <w:t>) Приложение 6 к Решению «Свод источников внутреннего финансирования дефицита бюджета Каменск-Уральского городского округа на 2026 год и плановый период 2027 и 2028 годов» изложить в новой редакции согласно Приложению 5 к настоящему решению.</w:t>
      </w:r>
    </w:p>
    <w:p w:rsidR="00437C10" w:rsidRPr="00A9694C" w:rsidRDefault="00437C10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437C10" w:rsidRPr="00A9694C" w:rsidRDefault="00437C10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437C10" w:rsidRDefault="00437C10" w:rsidP="00A3372D">
      <w:pPr>
        <w:rPr>
          <w:rFonts w:ascii="Liberation Serif" w:hAnsi="Liberation Serif"/>
          <w:sz w:val="28"/>
          <w:szCs w:val="28"/>
        </w:rPr>
      </w:pPr>
    </w:p>
    <w:p w:rsidR="00437C10" w:rsidRDefault="00437C10" w:rsidP="00A3372D">
      <w:pPr>
        <w:rPr>
          <w:rFonts w:ascii="Liberation Serif" w:hAnsi="Liberation Serif"/>
          <w:sz w:val="28"/>
          <w:szCs w:val="28"/>
        </w:rPr>
      </w:pPr>
    </w:p>
    <w:p w:rsidR="00437C10" w:rsidRPr="008E62DB" w:rsidRDefault="00437C10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437C10" w:rsidRPr="008E62DB" w:rsidRDefault="00437C10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  <w:t xml:space="preserve">                                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8E62D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437C10" w:rsidRDefault="00437C1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437C10" w:rsidRDefault="00437C10" w:rsidP="00166530">
      <w:pPr>
        <w:ind w:right="-1"/>
        <w:rPr>
          <w:rFonts w:ascii="Liberation Serif" w:hAnsi="Liberation Serif"/>
          <w:sz w:val="28"/>
          <w:szCs w:val="28"/>
        </w:rPr>
      </w:pPr>
    </w:p>
    <w:p w:rsidR="00437C10" w:rsidRPr="00C47A54" w:rsidRDefault="00437C10" w:rsidP="00C47A54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Pr="00C47A54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37C10" w:rsidRPr="008E62DB" w:rsidRDefault="00437C10" w:rsidP="00510061">
      <w:pPr>
        <w:jc w:val="both"/>
        <w:rPr>
          <w:rFonts w:ascii="Liberation Serif" w:hAnsi="Liberation Serif"/>
          <w:b/>
          <w:sz w:val="24"/>
        </w:rPr>
      </w:pPr>
      <w:r w:rsidRPr="00C47A54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>
        <w:rPr>
          <w:rFonts w:ascii="Liberation Serif" w:hAnsi="Liberation Serif" w:cs="Liberation Serif"/>
          <w:sz w:val="28"/>
          <w:szCs w:val="28"/>
        </w:rPr>
        <w:t xml:space="preserve">                    А</w:t>
      </w:r>
      <w:r w:rsidRPr="00C47A54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437C10" w:rsidRPr="008E62DB" w:rsidSect="00A6714F">
      <w:headerReference w:type="default" r:id="rId8"/>
      <w:pgSz w:w="11906" w:h="16838"/>
      <w:pgMar w:top="53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C10" w:rsidRDefault="00437C10" w:rsidP="00180804">
      <w:r>
        <w:separator/>
      </w:r>
    </w:p>
  </w:endnote>
  <w:endnote w:type="continuationSeparator" w:id="0">
    <w:p w:rsidR="00437C10" w:rsidRDefault="00437C10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C10" w:rsidRDefault="00437C10" w:rsidP="00180804">
      <w:r>
        <w:separator/>
      </w:r>
    </w:p>
  </w:footnote>
  <w:footnote w:type="continuationSeparator" w:id="0">
    <w:p w:rsidR="00437C10" w:rsidRDefault="00437C10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C10" w:rsidRDefault="00437C10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37C10" w:rsidRDefault="00437C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284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5F3F"/>
    <w:rsid w:val="0000749B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613E"/>
    <w:rsid w:val="00077324"/>
    <w:rsid w:val="000776AC"/>
    <w:rsid w:val="00080715"/>
    <w:rsid w:val="00081E79"/>
    <w:rsid w:val="00083474"/>
    <w:rsid w:val="00083A4B"/>
    <w:rsid w:val="00083D19"/>
    <w:rsid w:val="00084713"/>
    <w:rsid w:val="00084D62"/>
    <w:rsid w:val="00084D71"/>
    <w:rsid w:val="00086483"/>
    <w:rsid w:val="00086B86"/>
    <w:rsid w:val="000875AC"/>
    <w:rsid w:val="00092113"/>
    <w:rsid w:val="00092C94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599B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370D3"/>
    <w:rsid w:val="0014061A"/>
    <w:rsid w:val="00140A70"/>
    <w:rsid w:val="00141158"/>
    <w:rsid w:val="00142399"/>
    <w:rsid w:val="0014272A"/>
    <w:rsid w:val="00142AEB"/>
    <w:rsid w:val="0014379F"/>
    <w:rsid w:val="00144B7B"/>
    <w:rsid w:val="0014732D"/>
    <w:rsid w:val="00150211"/>
    <w:rsid w:val="00150CC8"/>
    <w:rsid w:val="0015138A"/>
    <w:rsid w:val="001515AE"/>
    <w:rsid w:val="00151885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25BD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6332"/>
    <w:rsid w:val="001C734C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BC7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797"/>
    <w:rsid w:val="00205464"/>
    <w:rsid w:val="00205B13"/>
    <w:rsid w:val="0021103E"/>
    <w:rsid w:val="002116D2"/>
    <w:rsid w:val="0021173D"/>
    <w:rsid w:val="00212580"/>
    <w:rsid w:val="00213185"/>
    <w:rsid w:val="00213E43"/>
    <w:rsid w:val="00217BD4"/>
    <w:rsid w:val="0022027C"/>
    <w:rsid w:val="00220D9B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6161"/>
    <w:rsid w:val="002375A5"/>
    <w:rsid w:val="00237D5C"/>
    <w:rsid w:val="00246CC9"/>
    <w:rsid w:val="00250BEB"/>
    <w:rsid w:val="00251B9F"/>
    <w:rsid w:val="00254617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5FA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323"/>
    <w:rsid w:val="002C28D3"/>
    <w:rsid w:val="002C2977"/>
    <w:rsid w:val="002C2A02"/>
    <w:rsid w:val="002C2DC6"/>
    <w:rsid w:val="002C408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6C5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5266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4DE"/>
    <w:rsid w:val="003B0FD8"/>
    <w:rsid w:val="003B2483"/>
    <w:rsid w:val="003B3044"/>
    <w:rsid w:val="003B3C2A"/>
    <w:rsid w:val="003B4605"/>
    <w:rsid w:val="003B4DC3"/>
    <w:rsid w:val="003B55B1"/>
    <w:rsid w:val="003B5993"/>
    <w:rsid w:val="003B6144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5C9"/>
    <w:rsid w:val="003E193D"/>
    <w:rsid w:val="003E1D0A"/>
    <w:rsid w:val="003E31CF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6459"/>
    <w:rsid w:val="003F6824"/>
    <w:rsid w:val="00402B5D"/>
    <w:rsid w:val="00404780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4674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C10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1F05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D5E"/>
    <w:rsid w:val="00483826"/>
    <w:rsid w:val="00483E93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74A9"/>
    <w:rsid w:val="004D01F2"/>
    <w:rsid w:val="004D053D"/>
    <w:rsid w:val="004D4721"/>
    <w:rsid w:val="004D4FAC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3154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0061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39DD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80757"/>
    <w:rsid w:val="00580C93"/>
    <w:rsid w:val="00580CFB"/>
    <w:rsid w:val="00583F00"/>
    <w:rsid w:val="0058573E"/>
    <w:rsid w:val="00586B30"/>
    <w:rsid w:val="005903FD"/>
    <w:rsid w:val="00594601"/>
    <w:rsid w:val="00594DA7"/>
    <w:rsid w:val="00594E17"/>
    <w:rsid w:val="0059575B"/>
    <w:rsid w:val="00595C37"/>
    <w:rsid w:val="00595F83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1AD"/>
    <w:rsid w:val="005B0C09"/>
    <w:rsid w:val="005B190A"/>
    <w:rsid w:val="005B2B70"/>
    <w:rsid w:val="005B37CD"/>
    <w:rsid w:val="005B52EE"/>
    <w:rsid w:val="005B67CD"/>
    <w:rsid w:val="005B67E1"/>
    <w:rsid w:val="005B75B0"/>
    <w:rsid w:val="005B7BC0"/>
    <w:rsid w:val="005C0A4D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10131"/>
    <w:rsid w:val="0061144D"/>
    <w:rsid w:val="00612777"/>
    <w:rsid w:val="0061315D"/>
    <w:rsid w:val="006167C2"/>
    <w:rsid w:val="00620EFC"/>
    <w:rsid w:val="00622AD2"/>
    <w:rsid w:val="00623A83"/>
    <w:rsid w:val="00624118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2BAC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6D5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033"/>
    <w:rsid w:val="007329E8"/>
    <w:rsid w:val="00733BBD"/>
    <w:rsid w:val="00734BE2"/>
    <w:rsid w:val="00741B18"/>
    <w:rsid w:val="00742F79"/>
    <w:rsid w:val="00744A1A"/>
    <w:rsid w:val="00744B10"/>
    <w:rsid w:val="0074531F"/>
    <w:rsid w:val="0074585B"/>
    <w:rsid w:val="00750E06"/>
    <w:rsid w:val="00751DF5"/>
    <w:rsid w:val="00752F38"/>
    <w:rsid w:val="0075565D"/>
    <w:rsid w:val="00755838"/>
    <w:rsid w:val="00755AF1"/>
    <w:rsid w:val="007635D9"/>
    <w:rsid w:val="007665F5"/>
    <w:rsid w:val="00767A09"/>
    <w:rsid w:val="00767F2C"/>
    <w:rsid w:val="00770627"/>
    <w:rsid w:val="00772027"/>
    <w:rsid w:val="00773BA9"/>
    <w:rsid w:val="007757D6"/>
    <w:rsid w:val="007758A9"/>
    <w:rsid w:val="00775F03"/>
    <w:rsid w:val="00776BA9"/>
    <w:rsid w:val="00777872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7B0"/>
    <w:rsid w:val="007907D2"/>
    <w:rsid w:val="007926EC"/>
    <w:rsid w:val="00792C11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0A3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C8C"/>
    <w:rsid w:val="007C3603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7084"/>
    <w:rsid w:val="007F71BD"/>
    <w:rsid w:val="007F72AA"/>
    <w:rsid w:val="007F7C15"/>
    <w:rsid w:val="00801707"/>
    <w:rsid w:val="008033E5"/>
    <w:rsid w:val="008054D2"/>
    <w:rsid w:val="008060B9"/>
    <w:rsid w:val="008105FE"/>
    <w:rsid w:val="00811E7F"/>
    <w:rsid w:val="00813C35"/>
    <w:rsid w:val="00817B10"/>
    <w:rsid w:val="00820079"/>
    <w:rsid w:val="008201E7"/>
    <w:rsid w:val="00823A8A"/>
    <w:rsid w:val="00824590"/>
    <w:rsid w:val="00824599"/>
    <w:rsid w:val="00830F31"/>
    <w:rsid w:val="00831600"/>
    <w:rsid w:val="0083263A"/>
    <w:rsid w:val="00832834"/>
    <w:rsid w:val="00833B44"/>
    <w:rsid w:val="00834D3B"/>
    <w:rsid w:val="00835BE8"/>
    <w:rsid w:val="00837525"/>
    <w:rsid w:val="00837DB2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EC1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46C5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57A"/>
    <w:rsid w:val="00937A27"/>
    <w:rsid w:val="00937B98"/>
    <w:rsid w:val="00941DCB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4B4E"/>
    <w:rsid w:val="009659C2"/>
    <w:rsid w:val="009667DE"/>
    <w:rsid w:val="00970A07"/>
    <w:rsid w:val="00970CBE"/>
    <w:rsid w:val="00970D12"/>
    <w:rsid w:val="0097126C"/>
    <w:rsid w:val="00971B79"/>
    <w:rsid w:val="009721AF"/>
    <w:rsid w:val="00972F54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02E8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9EB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1D5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14F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6A4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A9A"/>
    <w:rsid w:val="00AE3DE5"/>
    <w:rsid w:val="00AE50D1"/>
    <w:rsid w:val="00AE6267"/>
    <w:rsid w:val="00AE6CAA"/>
    <w:rsid w:val="00AE7592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42A2"/>
    <w:rsid w:val="00B15255"/>
    <w:rsid w:val="00B16AB4"/>
    <w:rsid w:val="00B17708"/>
    <w:rsid w:val="00B204D2"/>
    <w:rsid w:val="00B21AF5"/>
    <w:rsid w:val="00B23245"/>
    <w:rsid w:val="00B23AAE"/>
    <w:rsid w:val="00B24063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18D3"/>
    <w:rsid w:val="00B62CB3"/>
    <w:rsid w:val="00B65DE4"/>
    <w:rsid w:val="00B662EF"/>
    <w:rsid w:val="00B70F26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906E8"/>
    <w:rsid w:val="00B90B67"/>
    <w:rsid w:val="00B91065"/>
    <w:rsid w:val="00B92D40"/>
    <w:rsid w:val="00B93E47"/>
    <w:rsid w:val="00B95778"/>
    <w:rsid w:val="00B95DBC"/>
    <w:rsid w:val="00BA170C"/>
    <w:rsid w:val="00BA1F75"/>
    <w:rsid w:val="00BA2BAE"/>
    <w:rsid w:val="00BA335B"/>
    <w:rsid w:val="00BA4374"/>
    <w:rsid w:val="00BA552C"/>
    <w:rsid w:val="00BA7870"/>
    <w:rsid w:val="00BA7A69"/>
    <w:rsid w:val="00BB0993"/>
    <w:rsid w:val="00BB1CBA"/>
    <w:rsid w:val="00BB1F8E"/>
    <w:rsid w:val="00BB2D68"/>
    <w:rsid w:val="00BB4405"/>
    <w:rsid w:val="00BB4C00"/>
    <w:rsid w:val="00BB6577"/>
    <w:rsid w:val="00BB6AC2"/>
    <w:rsid w:val="00BB7BA0"/>
    <w:rsid w:val="00BC03F1"/>
    <w:rsid w:val="00BC3586"/>
    <w:rsid w:val="00BC527A"/>
    <w:rsid w:val="00BC727B"/>
    <w:rsid w:val="00BC77AC"/>
    <w:rsid w:val="00BC7F63"/>
    <w:rsid w:val="00BC7F89"/>
    <w:rsid w:val="00BD1E34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A54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23FD"/>
    <w:rsid w:val="00C62732"/>
    <w:rsid w:val="00C62753"/>
    <w:rsid w:val="00C62759"/>
    <w:rsid w:val="00C63352"/>
    <w:rsid w:val="00C634E5"/>
    <w:rsid w:val="00C6378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1B74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38D8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28AE"/>
    <w:rsid w:val="00D53452"/>
    <w:rsid w:val="00D53954"/>
    <w:rsid w:val="00D5638B"/>
    <w:rsid w:val="00D5720B"/>
    <w:rsid w:val="00D60844"/>
    <w:rsid w:val="00D615EB"/>
    <w:rsid w:val="00D61858"/>
    <w:rsid w:val="00D62C30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BA9"/>
    <w:rsid w:val="00D73AD9"/>
    <w:rsid w:val="00D7431A"/>
    <w:rsid w:val="00D75D17"/>
    <w:rsid w:val="00D75E96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4AA0"/>
    <w:rsid w:val="00DB502B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183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4C3F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4C8"/>
    <w:rsid w:val="00E566E2"/>
    <w:rsid w:val="00E57202"/>
    <w:rsid w:val="00E57380"/>
    <w:rsid w:val="00E578D6"/>
    <w:rsid w:val="00E60758"/>
    <w:rsid w:val="00E61C2C"/>
    <w:rsid w:val="00E62013"/>
    <w:rsid w:val="00E64213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259E"/>
    <w:rsid w:val="00EA384D"/>
    <w:rsid w:val="00EA3ED4"/>
    <w:rsid w:val="00EA3F05"/>
    <w:rsid w:val="00EA644F"/>
    <w:rsid w:val="00EA70FC"/>
    <w:rsid w:val="00EB088A"/>
    <w:rsid w:val="00EB2462"/>
    <w:rsid w:val="00EB3167"/>
    <w:rsid w:val="00EB4B35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FEA"/>
    <w:rsid w:val="00F53682"/>
    <w:rsid w:val="00F54267"/>
    <w:rsid w:val="00F55907"/>
    <w:rsid w:val="00F57F4F"/>
    <w:rsid w:val="00F60C4B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47CB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CDC"/>
    <w:rsid w:val="00F87DCC"/>
    <w:rsid w:val="00F87FA9"/>
    <w:rsid w:val="00F930DD"/>
    <w:rsid w:val="00F96233"/>
    <w:rsid w:val="00F9666F"/>
    <w:rsid w:val="00F96770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7072"/>
    <w:rsid w:val="00FD00BB"/>
    <w:rsid w:val="00FD0895"/>
    <w:rsid w:val="00FD11D1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4175</TotalTime>
  <Pages>2</Pages>
  <Words>648</Words>
  <Characters>3694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1122</cp:revision>
  <cp:lastPrinted>2026-04-16T10:47:00Z</cp:lastPrinted>
  <dcterms:created xsi:type="dcterms:W3CDTF">2020-08-05T08:43:00Z</dcterms:created>
  <dcterms:modified xsi:type="dcterms:W3CDTF">2026-06-16T09:14:00Z</dcterms:modified>
</cp:coreProperties>
</file>